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560"/>
        <w:gridCol w:w="1558"/>
        <w:gridCol w:w="1134"/>
        <w:gridCol w:w="1012"/>
        <w:gridCol w:w="933"/>
        <w:gridCol w:w="1600"/>
        <w:gridCol w:w="816"/>
        <w:gridCol w:w="1026"/>
        <w:gridCol w:w="1701"/>
        <w:gridCol w:w="1717"/>
        <w:gridCol w:w="835"/>
      </w:tblGrid>
      <w:tr w:rsidR="009C47D8" w:rsidTr="00C700A5">
        <w:trPr>
          <w:cantSplit/>
          <w:trHeight w:val="1408"/>
        </w:trPr>
        <w:tc>
          <w:tcPr>
            <w:tcW w:w="567" w:type="dxa"/>
            <w:vMerge w:val="restart"/>
            <w:vAlign w:val="center"/>
          </w:tcPr>
          <w:p w:rsidR="009C47D8" w:rsidRPr="00C700A5" w:rsidRDefault="009C47D8" w:rsidP="00C700A5">
            <w:pPr>
              <w:jc w:val="center"/>
              <w:rPr>
                <w:lang w:val="en-US"/>
              </w:rPr>
            </w:pPr>
          </w:p>
          <w:p w:rsidR="009C47D8" w:rsidRDefault="009C47D8" w:rsidP="00C700A5">
            <w:pPr>
              <w:jc w:val="center"/>
            </w:pPr>
            <w:r>
              <w:t>№</w:t>
            </w:r>
          </w:p>
          <w:p w:rsidR="009C47D8" w:rsidRPr="00723859" w:rsidRDefault="009C47D8" w:rsidP="00C700A5">
            <w:pPr>
              <w:jc w:val="center"/>
            </w:pPr>
            <w:r>
              <w:t>п/п</w:t>
            </w:r>
          </w:p>
        </w:tc>
        <w:tc>
          <w:tcPr>
            <w:tcW w:w="1843" w:type="dxa"/>
            <w:vMerge w:val="restart"/>
            <w:vAlign w:val="center"/>
          </w:tcPr>
          <w:p w:rsidR="009C47D8" w:rsidRDefault="009C47D8" w:rsidP="00C700A5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9C47D8" w:rsidRDefault="009C47D8" w:rsidP="00C700A5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637" w:type="dxa"/>
            <w:gridSpan w:val="4"/>
            <w:vAlign w:val="center"/>
          </w:tcPr>
          <w:p w:rsidR="009C47D8" w:rsidRDefault="009C47D8" w:rsidP="00C700A5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442" w:type="dxa"/>
            <w:gridSpan w:val="3"/>
            <w:vAlign w:val="center"/>
          </w:tcPr>
          <w:p w:rsidR="009C47D8" w:rsidRDefault="009C47D8" w:rsidP="00C700A5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9C47D8" w:rsidRDefault="009C47D8" w:rsidP="00C700A5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17" w:type="dxa"/>
            <w:vMerge w:val="restart"/>
            <w:textDirection w:val="btLr"/>
            <w:vAlign w:val="center"/>
          </w:tcPr>
          <w:p w:rsidR="009C47D8" w:rsidRDefault="009C47D8" w:rsidP="00C700A5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835" w:type="dxa"/>
            <w:vMerge w:val="restart"/>
            <w:textDirection w:val="btLr"/>
            <w:vAlign w:val="center"/>
          </w:tcPr>
          <w:p w:rsidR="009C47D8" w:rsidRPr="00C428D7" w:rsidRDefault="009C47D8" w:rsidP="00C700A5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FootnoteReference"/>
              </w:rPr>
              <w:footnoteReference w:id="1"/>
            </w:r>
          </w:p>
        </w:tc>
      </w:tr>
      <w:tr w:rsidR="009C47D8" w:rsidTr="00C700A5">
        <w:trPr>
          <w:cantSplit/>
          <w:trHeight w:val="1830"/>
        </w:trPr>
        <w:tc>
          <w:tcPr>
            <w:tcW w:w="567" w:type="dxa"/>
            <w:vMerge/>
          </w:tcPr>
          <w:p w:rsidR="009C47D8" w:rsidRDefault="009C47D8"/>
        </w:tc>
        <w:tc>
          <w:tcPr>
            <w:tcW w:w="1843" w:type="dxa"/>
            <w:vMerge/>
          </w:tcPr>
          <w:p w:rsidR="009C47D8" w:rsidRDefault="009C47D8"/>
        </w:tc>
        <w:tc>
          <w:tcPr>
            <w:tcW w:w="1560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1558" w:type="dxa"/>
            <w:textDirection w:val="btLr"/>
            <w:vAlign w:val="center"/>
          </w:tcPr>
          <w:p w:rsidR="009C47D8" w:rsidRDefault="009C47D8" w:rsidP="00C700A5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9C47D8" w:rsidRDefault="009C47D8" w:rsidP="00C700A5">
            <w:pPr>
              <w:jc w:val="center"/>
            </w:pPr>
            <w:r>
              <w:t>Вид собственности</w:t>
            </w:r>
          </w:p>
        </w:tc>
        <w:tc>
          <w:tcPr>
            <w:tcW w:w="1012" w:type="dxa"/>
            <w:textDirection w:val="btLr"/>
            <w:vAlign w:val="center"/>
          </w:tcPr>
          <w:p w:rsidR="009C47D8" w:rsidRPr="00C700A5" w:rsidRDefault="009C47D8" w:rsidP="00C700A5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9C47D8" w:rsidRDefault="009C47D8" w:rsidP="00C700A5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9C47D8" w:rsidRDefault="009C47D8" w:rsidP="00C700A5">
            <w:pPr>
              <w:jc w:val="center"/>
            </w:pPr>
            <w:r>
              <w:t>Страна расположения</w:t>
            </w:r>
          </w:p>
        </w:tc>
        <w:tc>
          <w:tcPr>
            <w:tcW w:w="1600" w:type="dxa"/>
            <w:textDirection w:val="btLr"/>
            <w:vAlign w:val="center"/>
          </w:tcPr>
          <w:p w:rsidR="009C47D8" w:rsidRDefault="009C47D8" w:rsidP="00C700A5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16" w:type="dxa"/>
            <w:textDirection w:val="btLr"/>
            <w:vAlign w:val="center"/>
          </w:tcPr>
          <w:p w:rsidR="009C47D8" w:rsidRDefault="009C47D8" w:rsidP="00C700A5">
            <w:pPr>
              <w:ind w:left="113" w:right="113"/>
              <w:jc w:val="center"/>
            </w:pPr>
            <w:r w:rsidRPr="000A5C00">
              <w:t>Площадь</w:t>
            </w:r>
          </w:p>
          <w:p w:rsidR="009C47D8" w:rsidRDefault="009C47D8" w:rsidP="00C700A5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1026" w:type="dxa"/>
            <w:textDirection w:val="btLr"/>
            <w:vAlign w:val="center"/>
          </w:tcPr>
          <w:p w:rsidR="009C47D8" w:rsidRDefault="009C47D8" w:rsidP="00C700A5">
            <w:pPr>
              <w:ind w:left="113" w:right="113"/>
              <w:jc w:val="center"/>
            </w:pPr>
            <w:r w:rsidRPr="000A5C00">
              <w:t>Страна</w:t>
            </w:r>
          </w:p>
          <w:p w:rsidR="009C47D8" w:rsidRDefault="009C47D8" w:rsidP="00C700A5">
            <w:pPr>
              <w:ind w:left="113" w:right="113"/>
              <w:jc w:val="center"/>
            </w:pPr>
            <w:r w:rsidRPr="000A5C00">
              <w:t>расположения</w:t>
            </w:r>
          </w:p>
          <w:p w:rsidR="009C47D8" w:rsidRDefault="009C47D8" w:rsidP="00C700A5">
            <w:pPr>
              <w:ind w:left="113" w:right="113"/>
              <w:jc w:val="center"/>
            </w:pPr>
          </w:p>
        </w:tc>
        <w:tc>
          <w:tcPr>
            <w:tcW w:w="1701" w:type="dxa"/>
            <w:vMerge/>
          </w:tcPr>
          <w:p w:rsidR="009C47D8" w:rsidRDefault="009C47D8"/>
        </w:tc>
        <w:tc>
          <w:tcPr>
            <w:tcW w:w="1717" w:type="dxa"/>
            <w:vMerge/>
          </w:tcPr>
          <w:p w:rsidR="009C47D8" w:rsidRDefault="009C47D8"/>
        </w:tc>
        <w:tc>
          <w:tcPr>
            <w:tcW w:w="835" w:type="dxa"/>
            <w:vMerge/>
          </w:tcPr>
          <w:p w:rsidR="009C47D8" w:rsidRDefault="009C47D8"/>
        </w:tc>
      </w:tr>
      <w:tr w:rsidR="009C47D8" w:rsidRPr="00942B94" w:rsidTr="00C700A5">
        <w:trPr>
          <w:trHeight w:val="881"/>
        </w:trPr>
        <w:tc>
          <w:tcPr>
            <w:tcW w:w="567" w:type="dxa"/>
            <w:vMerge w:val="restart"/>
          </w:tcPr>
          <w:p w:rsidR="009C47D8" w:rsidRPr="00942B94" w:rsidRDefault="009C47D8" w:rsidP="00C700A5">
            <w:pPr>
              <w:jc w:val="center"/>
            </w:pPr>
            <w:r w:rsidRPr="00942B94">
              <w:t>1.</w:t>
            </w:r>
          </w:p>
        </w:tc>
        <w:tc>
          <w:tcPr>
            <w:tcW w:w="1843" w:type="dxa"/>
          </w:tcPr>
          <w:p w:rsidR="009C47D8" w:rsidRDefault="009C47D8" w:rsidP="00C700A5">
            <w:pPr>
              <w:jc w:val="center"/>
            </w:pPr>
            <w:r w:rsidRPr="001542A2">
              <w:t>Соболева Надежда Ивановна</w:t>
            </w:r>
          </w:p>
          <w:p w:rsidR="009C47D8" w:rsidRPr="001542A2" w:rsidRDefault="009C47D8" w:rsidP="00C700A5">
            <w:pPr>
              <w:jc w:val="center"/>
            </w:pPr>
          </w:p>
        </w:tc>
        <w:tc>
          <w:tcPr>
            <w:tcW w:w="1560" w:type="dxa"/>
          </w:tcPr>
          <w:p w:rsidR="009C47D8" w:rsidRPr="001542A2" w:rsidRDefault="009C47D8" w:rsidP="001542A2">
            <w:r w:rsidRPr="001542A2">
              <w:t xml:space="preserve">Директор </w:t>
            </w:r>
          </w:p>
        </w:tc>
        <w:tc>
          <w:tcPr>
            <w:tcW w:w="1558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индивидуальная</w:t>
            </w:r>
          </w:p>
        </w:tc>
        <w:tc>
          <w:tcPr>
            <w:tcW w:w="1012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76,1</w:t>
            </w:r>
          </w:p>
        </w:tc>
        <w:tc>
          <w:tcPr>
            <w:tcW w:w="933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Россия</w:t>
            </w:r>
          </w:p>
        </w:tc>
        <w:tc>
          <w:tcPr>
            <w:tcW w:w="1600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  <w:tc>
          <w:tcPr>
            <w:tcW w:w="816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  <w:tc>
          <w:tcPr>
            <w:tcW w:w="1026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  <w:tc>
          <w:tcPr>
            <w:tcW w:w="1701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Не имеет</w:t>
            </w:r>
          </w:p>
        </w:tc>
        <w:tc>
          <w:tcPr>
            <w:tcW w:w="1717" w:type="dxa"/>
            <w:vAlign w:val="center"/>
          </w:tcPr>
          <w:p w:rsidR="009C47D8" w:rsidRPr="001542A2" w:rsidRDefault="009C47D8" w:rsidP="00C700A5">
            <w:pPr>
              <w:jc w:val="center"/>
            </w:pPr>
            <w:r>
              <w:t>1056224,09</w:t>
            </w:r>
          </w:p>
        </w:tc>
        <w:tc>
          <w:tcPr>
            <w:tcW w:w="835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</w:tr>
      <w:tr w:rsidR="009C47D8" w:rsidRPr="00942B94" w:rsidTr="00C700A5">
        <w:trPr>
          <w:trHeight w:val="56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</w:tcPr>
          <w:p w:rsidR="009C47D8" w:rsidRPr="001542A2" w:rsidRDefault="009C47D8" w:rsidP="00C700A5">
            <w:pPr>
              <w:jc w:val="center"/>
            </w:pPr>
            <w:r w:rsidRPr="001542A2">
              <w:t>Супруг</w:t>
            </w:r>
          </w:p>
        </w:tc>
        <w:tc>
          <w:tcPr>
            <w:tcW w:w="1560" w:type="dxa"/>
          </w:tcPr>
          <w:p w:rsidR="009C47D8" w:rsidRPr="001542A2" w:rsidRDefault="009C47D8" w:rsidP="00B37801"/>
        </w:tc>
        <w:tc>
          <w:tcPr>
            <w:tcW w:w="1558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Не имеет</w:t>
            </w:r>
          </w:p>
        </w:tc>
        <w:tc>
          <w:tcPr>
            <w:tcW w:w="1134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  <w:tc>
          <w:tcPr>
            <w:tcW w:w="1012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  <w:tc>
          <w:tcPr>
            <w:tcW w:w="933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  <w:tc>
          <w:tcPr>
            <w:tcW w:w="1600" w:type="dxa"/>
            <w:vAlign w:val="center"/>
          </w:tcPr>
          <w:p w:rsidR="009C47D8" w:rsidRPr="001542A2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Align w:val="center"/>
          </w:tcPr>
          <w:p w:rsidR="009C47D8" w:rsidRPr="001542A2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Align w:val="center"/>
          </w:tcPr>
          <w:p w:rsidR="009C47D8" w:rsidRPr="001542A2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Не имеет</w:t>
            </w:r>
          </w:p>
        </w:tc>
        <w:tc>
          <w:tcPr>
            <w:tcW w:w="1717" w:type="dxa"/>
            <w:vAlign w:val="center"/>
          </w:tcPr>
          <w:p w:rsidR="009C47D8" w:rsidRPr="001542A2" w:rsidRDefault="009C47D8" w:rsidP="00C700A5">
            <w:pPr>
              <w:jc w:val="center"/>
            </w:pPr>
            <w:r>
              <w:t>261770,68</w:t>
            </w:r>
          </w:p>
        </w:tc>
        <w:tc>
          <w:tcPr>
            <w:tcW w:w="835" w:type="dxa"/>
            <w:vAlign w:val="center"/>
          </w:tcPr>
          <w:p w:rsidR="009C47D8" w:rsidRPr="001542A2" w:rsidRDefault="009C47D8" w:rsidP="00C700A5">
            <w:pPr>
              <w:jc w:val="center"/>
            </w:pPr>
            <w:r w:rsidRPr="001542A2">
              <w:t>-</w:t>
            </w: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 w:val="restart"/>
          </w:tcPr>
          <w:p w:rsidR="009C47D8" w:rsidRPr="00942B94" w:rsidRDefault="009C47D8" w:rsidP="00C700A5">
            <w:pPr>
              <w:jc w:val="center"/>
            </w:pPr>
            <w:r w:rsidRPr="00942B94">
              <w:t>2.</w:t>
            </w:r>
          </w:p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 w:val="restart"/>
          </w:tcPr>
          <w:p w:rsidR="009C47D8" w:rsidRDefault="009C47D8" w:rsidP="00C700A5">
            <w:pPr>
              <w:jc w:val="center"/>
            </w:pPr>
            <w:r>
              <w:t xml:space="preserve">Попова </w:t>
            </w:r>
          </w:p>
          <w:p w:rsidR="009C47D8" w:rsidRPr="00942B94" w:rsidRDefault="009C47D8" w:rsidP="00C700A5">
            <w:pPr>
              <w:jc w:val="center"/>
            </w:pPr>
            <w:r>
              <w:t>Наталья Алексеевна</w:t>
            </w:r>
          </w:p>
        </w:tc>
        <w:tc>
          <w:tcPr>
            <w:tcW w:w="1560" w:type="dxa"/>
            <w:vMerge w:val="restart"/>
          </w:tcPr>
          <w:p w:rsidR="009C47D8" w:rsidRPr="00942B94" w:rsidRDefault="009C47D8" w:rsidP="00C700A5">
            <w:pPr>
              <w:jc w:val="center"/>
            </w:pPr>
            <w:r w:rsidRPr="00942B94">
              <w:t>Заместитель директора</w:t>
            </w:r>
          </w:p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Pr="00942B94" w:rsidRDefault="009C47D8" w:rsidP="00C700A5">
            <w:pPr>
              <w:tabs>
                <w:tab w:val="left" w:pos="837"/>
              </w:tabs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9C47D8" w:rsidRPr="00942B94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531,1</w:t>
            </w:r>
          </w:p>
        </w:tc>
        <w:tc>
          <w:tcPr>
            <w:tcW w:w="933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Автомобиль РЕНО САНДЕРО, 2017г.</w:t>
            </w:r>
          </w:p>
        </w:tc>
        <w:tc>
          <w:tcPr>
            <w:tcW w:w="1717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762185,38</w:t>
            </w:r>
          </w:p>
        </w:tc>
        <w:tc>
          <w:tcPr>
            <w:tcW w:w="835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</w:p>
          <w:p w:rsidR="009C47D8" w:rsidRPr="00942B94" w:rsidRDefault="009C47D8" w:rsidP="00C700A5">
            <w:pPr>
              <w:jc w:val="center"/>
            </w:pPr>
            <w:r w:rsidRPr="00942B94">
              <w:t>-</w:t>
            </w:r>
          </w:p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64,9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19,2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25,3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 w:val="restart"/>
          </w:tcPr>
          <w:p w:rsidR="009C47D8" w:rsidRPr="00942B94" w:rsidRDefault="009C47D8" w:rsidP="00C700A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vMerge w:val="restart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Pr="00942B94" w:rsidRDefault="009C47D8" w:rsidP="00C700A5">
            <w:pPr>
              <w:tabs>
                <w:tab w:val="left" w:pos="837"/>
              </w:tabs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9C47D8" w:rsidRPr="00942B94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531,1</w:t>
            </w:r>
          </w:p>
        </w:tc>
        <w:tc>
          <w:tcPr>
            <w:tcW w:w="933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15387,38</w:t>
            </w:r>
          </w:p>
        </w:tc>
        <w:tc>
          <w:tcPr>
            <w:tcW w:w="835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 w:rsidRPr="00942B94">
              <w:t>-</w:t>
            </w: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 w:val="restart"/>
            <w:tcBorders>
              <w:top w:val="nil"/>
            </w:tcBorders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64,9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  <w:tcBorders>
              <w:top w:val="nil"/>
            </w:tcBorders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19,2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  <w:tcBorders>
              <w:top w:val="nil"/>
            </w:tcBorders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25,3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 w:val="restart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 w:val="restart"/>
          </w:tcPr>
          <w:p w:rsidR="009C47D8" w:rsidRPr="00942B94" w:rsidRDefault="009C47D8" w:rsidP="00C700A5">
            <w:pPr>
              <w:jc w:val="center"/>
            </w:pPr>
            <w:r w:rsidRPr="00942B94">
              <w:t>Несовершеннолетний ребенок</w:t>
            </w:r>
          </w:p>
        </w:tc>
        <w:tc>
          <w:tcPr>
            <w:tcW w:w="1560" w:type="dxa"/>
            <w:vMerge w:val="restart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Pr="00942B94" w:rsidRDefault="009C47D8" w:rsidP="00C700A5">
            <w:pPr>
              <w:tabs>
                <w:tab w:val="left" w:pos="837"/>
              </w:tabs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9C47D8" w:rsidRPr="00942B94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531,1</w:t>
            </w:r>
          </w:p>
        </w:tc>
        <w:tc>
          <w:tcPr>
            <w:tcW w:w="933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 w:rsidRPr="00942B94">
              <w:t>Не имеет</w:t>
            </w:r>
          </w:p>
        </w:tc>
        <w:tc>
          <w:tcPr>
            <w:tcW w:w="1717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Не имеет</w:t>
            </w:r>
          </w:p>
        </w:tc>
        <w:tc>
          <w:tcPr>
            <w:tcW w:w="835" w:type="dxa"/>
            <w:vMerge w:val="restart"/>
            <w:vAlign w:val="center"/>
          </w:tcPr>
          <w:p w:rsidR="009C47D8" w:rsidRPr="00942B94" w:rsidRDefault="009C47D8" w:rsidP="00C700A5">
            <w:pPr>
              <w:jc w:val="center"/>
            </w:pPr>
            <w:r w:rsidRPr="00942B94">
              <w:t>-</w:t>
            </w: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64,9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19,2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60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Default="009C47D8" w:rsidP="00C700A5">
            <w:pPr>
              <w:tabs>
                <w:tab w:val="left" w:pos="837"/>
              </w:tabs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9C47D8" w:rsidRDefault="009C47D8" w:rsidP="00C700A5">
            <w:pPr>
              <w:tabs>
                <w:tab w:val="left" w:pos="904"/>
              </w:tabs>
              <w:jc w:val="center"/>
            </w:pPr>
            <w:r>
              <w:t>Долевая 1/4</w:t>
            </w:r>
          </w:p>
        </w:tc>
        <w:tc>
          <w:tcPr>
            <w:tcW w:w="1012" w:type="dxa"/>
            <w:vAlign w:val="center"/>
          </w:tcPr>
          <w:p w:rsidR="009C47D8" w:rsidRDefault="009C47D8" w:rsidP="00C700A5">
            <w:pPr>
              <w:jc w:val="center"/>
            </w:pPr>
            <w:r>
              <w:t>25,3</w:t>
            </w:r>
          </w:p>
        </w:tc>
        <w:tc>
          <w:tcPr>
            <w:tcW w:w="933" w:type="dxa"/>
            <w:vAlign w:val="center"/>
          </w:tcPr>
          <w:p w:rsidR="009C47D8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026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717" w:type="dxa"/>
            <w:vMerge/>
            <w:vAlign w:val="center"/>
          </w:tcPr>
          <w:p w:rsidR="009C47D8" w:rsidRDefault="009C47D8" w:rsidP="00C700A5">
            <w:pPr>
              <w:jc w:val="center"/>
            </w:pPr>
          </w:p>
        </w:tc>
        <w:tc>
          <w:tcPr>
            <w:tcW w:w="835" w:type="dxa"/>
            <w:vMerge/>
            <w:vAlign w:val="center"/>
          </w:tcPr>
          <w:p w:rsidR="009C47D8" w:rsidRPr="00942B94" w:rsidRDefault="009C47D8" w:rsidP="00C700A5">
            <w:pPr>
              <w:jc w:val="center"/>
            </w:pPr>
          </w:p>
        </w:tc>
      </w:tr>
      <w:tr w:rsidR="009C47D8" w:rsidRPr="00942B94" w:rsidTr="00C700A5">
        <w:trPr>
          <w:trHeight w:val="712"/>
        </w:trPr>
        <w:tc>
          <w:tcPr>
            <w:tcW w:w="567" w:type="dxa"/>
            <w:vMerge w:val="restart"/>
          </w:tcPr>
          <w:p w:rsidR="009C47D8" w:rsidRPr="00942B94" w:rsidRDefault="009C47D8" w:rsidP="00C700A5">
            <w:pPr>
              <w:jc w:val="center"/>
            </w:pPr>
            <w:r w:rsidRPr="00942B94">
              <w:t>3.</w:t>
            </w:r>
          </w:p>
        </w:tc>
        <w:tc>
          <w:tcPr>
            <w:tcW w:w="1843" w:type="dxa"/>
          </w:tcPr>
          <w:p w:rsidR="009C47D8" w:rsidRPr="0048739B" w:rsidRDefault="009C47D8" w:rsidP="00C700A5">
            <w:pPr>
              <w:jc w:val="center"/>
            </w:pPr>
            <w:r w:rsidRPr="0048739B">
              <w:t>Кожин Николай Николаевич</w:t>
            </w:r>
          </w:p>
        </w:tc>
        <w:tc>
          <w:tcPr>
            <w:tcW w:w="1560" w:type="dxa"/>
          </w:tcPr>
          <w:p w:rsidR="009C47D8" w:rsidRPr="0048739B" w:rsidRDefault="009C47D8" w:rsidP="00C700A5">
            <w:pPr>
              <w:jc w:val="center"/>
            </w:pPr>
            <w:r w:rsidRPr="0048739B">
              <w:t>Заместитель директора</w:t>
            </w:r>
          </w:p>
        </w:tc>
        <w:tc>
          <w:tcPr>
            <w:tcW w:w="1558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долевая 1/2</w:t>
            </w:r>
          </w:p>
        </w:tc>
        <w:tc>
          <w:tcPr>
            <w:tcW w:w="1012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46,5</w:t>
            </w:r>
          </w:p>
        </w:tc>
        <w:tc>
          <w:tcPr>
            <w:tcW w:w="933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Россия</w:t>
            </w:r>
          </w:p>
        </w:tc>
        <w:tc>
          <w:tcPr>
            <w:tcW w:w="1600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 xml:space="preserve">Квартира     </w:t>
            </w:r>
          </w:p>
        </w:tc>
        <w:tc>
          <w:tcPr>
            <w:tcW w:w="816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61,2</w:t>
            </w:r>
          </w:p>
        </w:tc>
        <w:tc>
          <w:tcPr>
            <w:tcW w:w="1026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Россия</w:t>
            </w:r>
          </w:p>
        </w:tc>
        <w:tc>
          <w:tcPr>
            <w:tcW w:w="1701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Не имеет</w:t>
            </w:r>
          </w:p>
        </w:tc>
        <w:tc>
          <w:tcPr>
            <w:tcW w:w="1717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667204,93</w:t>
            </w:r>
          </w:p>
        </w:tc>
        <w:tc>
          <w:tcPr>
            <w:tcW w:w="835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</w:tr>
      <w:tr w:rsidR="009C47D8" w:rsidRPr="00942B94" w:rsidTr="00C700A5">
        <w:trPr>
          <w:trHeight w:val="54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</w:tcPr>
          <w:p w:rsidR="009C47D8" w:rsidRPr="0048739B" w:rsidRDefault="009C47D8" w:rsidP="00C700A5">
            <w:pPr>
              <w:jc w:val="center"/>
            </w:pPr>
            <w:r w:rsidRPr="0048739B">
              <w:t>Супруга</w:t>
            </w:r>
          </w:p>
        </w:tc>
        <w:tc>
          <w:tcPr>
            <w:tcW w:w="1560" w:type="dxa"/>
          </w:tcPr>
          <w:p w:rsidR="009C47D8" w:rsidRPr="0048739B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Не имеет</w:t>
            </w:r>
          </w:p>
        </w:tc>
        <w:tc>
          <w:tcPr>
            <w:tcW w:w="1134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  <w:tc>
          <w:tcPr>
            <w:tcW w:w="1012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  <w:tc>
          <w:tcPr>
            <w:tcW w:w="933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  <w:tc>
          <w:tcPr>
            <w:tcW w:w="1600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 xml:space="preserve">Квартира     </w:t>
            </w:r>
          </w:p>
        </w:tc>
        <w:tc>
          <w:tcPr>
            <w:tcW w:w="816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61,2</w:t>
            </w:r>
          </w:p>
        </w:tc>
        <w:tc>
          <w:tcPr>
            <w:tcW w:w="1026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Россия</w:t>
            </w:r>
          </w:p>
        </w:tc>
        <w:tc>
          <w:tcPr>
            <w:tcW w:w="1701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Автомобиль, ШЕВРОЛЕ ЛАЧЕТТИ, 2007г.</w:t>
            </w:r>
          </w:p>
        </w:tc>
        <w:tc>
          <w:tcPr>
            <w:tcW w:w="1717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113854,26</w:t>
            </w:r>
          </w:p>
        </w:tc>
        <w:tc>
          <w:tcPr>
            <w:tcW w:w="835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</w:tr>
      <w:tr w:rsidR="009C47D8" w:rsidRPr="00942B94" w:rsidTr="00C700A5">
        <w:trPr>
          <w:trHeight w:val="547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</w:tcPr>
          <w:p w:rsidR="009C47D8" w:rsidRPr="0048739B" w:rsidRDefault="009C47D8" w:rsidP="00C700A5">
            <w:pPr>
              <w:jc w:val="center"/>
            </w:pPr>
            <w:r w:rsidRPr="0048739B">
              <w:t>Несовершеннолетний ребенок</w:t>
            </w:r>
          </w:p>
          <w:p w:rsidR="009C47D8" w:rsidRPr="0048739B" w:rsidRDefault="009C47D8" w:rsidP="00C700A5">
            <w:pPr>
              <w:jc w:val="center"/>
            </w:pPr>
          </w:p>
        </w:tc>
        <w:tc>
          <w:tcPr>
            <w:tcW w:w="1560" w:type="dxa"/>
          </w:tcPr>
          <w:p w:rsidR="009C47D8" w:rsidRPr="0048739B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Не имеет</w:t>
            </w:r>
          </w:p>
        </w:tc>
        <w:tc>
          <w:tcPr>
            <w:tcW w:w="1134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  <w:tc>
          <w:tcPr>
            <w:tcW w:w="1012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  <w:tc>
          <w:tcPr>
            <w:tcW w:w="933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  <w:tc>
          <w:tcPr>
            <w:tcW w:w="1600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 xml:space="preserve">Квартира     </w:t>
            </w:r>
          </w:p>
        </w:tc>
        <w:tc>
          <w:tcPr>
            <w:tcW w:w="816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61,2</w:t>
            </w:r>
          </w:p>
        </w:tc>
        <w:tc>
          <w:tcPr>
            <w:tcW w:w="1026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Россия</w:t>
            </w:r>
          </w:p>
        </w:tc>
        <w:tc>
          <w:tcPr>
            <w:tcW w:w="1701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Не имеет</w:t>
            </w:r>
          </w:p>
        </w:tc>
        <w:tc>
          <w:tcPr>
            <w:tcW w:w="1717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Не имеет</w:t>
            </w:r>
          </w:p>
        </w:tc>
        <w:tc>
          <w:tcPr>
            <w:tcW w:w="835" w:type="dxa"/>
            <w:vAlign w:val="center"/>
          </w:tcPr>
          <w:p w:rsidR="009C47D8" w:rsidRPr="0048739B" w:rsidRDefault="009C47D8" w:rsidP="00C700A5">
            <w:pPr>
              <w:jc w:val="center"/>
            </w:pPr>
            <w:r w:rsidRPr="0048739B">
              <w:t>-</w:t>
            </w:r>
          </w:p>
        </w:tc>
      </w:tr>
      <w:tr w:rsidR="009C47D8" w:rsidRPr="00942B94" w:rsidTr="00C700A5">
        <w:trPr>
          <w:trHeight w:val="943"/>
        </w:trPr>
        <w:tc>
          <w:tcPr>
            <w:tcW w:w="567" w:type="dxa"/>
            <w:vMerge w:val="restart"/>
          </w:tcPr>
          <w:p w:rsidR="009C47D8" w:rsidRPr="00942B94" w:rsidRDefault="009C47D8" w:rsidP="00C700A5">
            <w:pPr>
              <w:jc w:val="center"/>
            </w:pPr>
            <w:r>
              <w:t>4.</w:t>
            </w:r>
          </w:p>
        </w:tc>
        <w:tc>
          <w:tcPr>
            <w:tcW w:w="1843" w:type="dxa"/>
          </w:tcPr>
          <w:p w:rsidR="009C47D8" w:rsidRPr="00942B94" w:rsidRDefault="009C47D8" w:rsidP="00C700A5">
            <w:pPr>
              <w:jc w:val="center"/>
            </w:pPr>
            <w:r>
              <w:t>Калинина Наталья Анатольевна</w:t>
            </w:r>
          </w:p>
        </w:tc>
        <w:tc>
          <w:tcPr>
            <w:tcW w:w="1560" w:type="dxa"/>
          </w:tcPr>
          <w:p w:rsidR="009C47D8" w:rsidRPr="00942B94" w:rsidRDefault="009C47D8" w:rsidP="00C700A5">
            <w:pPr>
              <w:jc w:val="center"/>
            </w:pPr>
            <w:r>
              <w:t xml:space="preserve">Главный бухгалтер </w:t>
            </w:r>
          </w:p>
        </w:tc>
        <w:tc>
          <w:tcPr>
            <w:tcW w:w="1558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50,5</w:t>
            </w:r>
          </w:p>
        </w:tc>
        <w:tc>
          <w:tcPr>
            <w:tcW w:w="933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Автомобиль ПЕЖО 307, 2007г.</w:t>
            </w:r>
          </w:p>
        </w:tc>
        <w:tc>
          <w:tcPr>
            <w:tcW w:w="1717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485657,29</w:t>
            </w:r>
          </w:p>
        </w:tc>
        <w:tc>
          <w:tcPr>
            <w:tcW w:w="835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</w:tr>
      <w:tr w:rsidR="009C47D8" w:rsidRPr="00942B94" w:rsidTr="00C700A5">
        <w:trPr>
          <w:trHeight w:val="335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</w:tcPr>
          <w:p w:rsidR="009C47D8" w:rsidRPr="00942B94" w:rsidRDefault="009C47D8" w:rsidP="00C700A5">
            <w:pPr>
              <w:jc w:val="center"/>
            </w:pPr>
            <w:r>
              <w:t xml:space="preserve">Супруг </w:t>
            </w:r>
          </w:p>
        </w:tc>
        <w:tc>
          <w:tcPr>
            <w:tcW w:w="1560" w:type="dxa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43,9</w:t>
            </w:r>
          </w:p>
        </w:tc>
        <w:tc>
          <w:tcPr>
            <w:tcW w:w="933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357796,30</w:t>
            </w:r>
          </w:p>
        </w:tc>
        <w:tc>
          <w:tcPr>
            <w:tcW w:w="835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</w:tr>
      <w:tr w:rsidR="009C47D8" w:rsidRPr="00942B94" w:rsidTr="00C700A5">
        <w:trPr>
          <w:trHeight w:val="335"/>
        </w:trPr>
        <w:tc>
          <w:tcPr>
            <w:tcW w:w="567" w:type="dxa"/>
            <w:vMerge w:val="restart"/>
          </w:tcPr>
          <w:p w:rsidR="009C47D8" w:rsidRPr="00942B94" w:rsidRDefault="009C47D8" w:rsidP="00C700A5">
            <w:pPr>
              <w:jc w:val="center"/>
            </w:pPr>
            <w:r>
              <w:t>5.</w:t>
            </w:r>
          </w:p>
        </w:tc>
        <w:tc>
          <w:tcPr>
            <w:tcW w:w="1843" w:type="dxa"/>
          </w:tcPr>
          <w:p w:rsidR="009C47D8" w:rsidRPr="00942B94" w:rsidRDefault="009C47D8" w:rsidP="00C700A5">
            <w:pPr>
              <w:jc w:val="center"/>
            </w:pPr>
            <w:r>
              <w:t>Кузякина Оксана Владимировна</w:t>
            </w:r>
          </w:p>
        </w:tc>
        <w:tc>
          <w:tcPr>
            <w:tcW w:w="1560" w:type="dxa"/>
          </w:tcPr>
          <w:p w:rsidR="009C47D8" w:rsidRPr="00942B94" w:rsidRDefault="009C47D8" w:rsidP="00C700A5">
            <w:pPr>
              <w:jc w:val="center"/>
            </w:pPr>
            <w:r>
              <w:t xml:space="preserve">Заместитель главного бухгалтера-начальник отдела исполнения бюджета </w:t>
            </w:r>
          </w:p>
        </w:tc>
        <w:tc>
          <w:tcPr>
            <w:tcW w:w="1558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44,3</w:t>
            </w:r>
          </w:p>
        </w:tc>
        <w:tc>
          <w:tcPr>
            <w:tcW w:w="933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 xml:space="preserve">Россия </w:t>
            </w:r>
          </w:p>
        </w:tc>
        <w:tc>
          <w:tcPr>
            <w:tcW w:w="1600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382810,52</w:t>
            </w:r>
          </w:p>
        </w:tc>
        <w:tc>
          <w:tcPr>
            <w:tcW w:w="835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</w:tr>
      <w:tr w:rsidR="009C47D8" w:rsidRPr="00942B94" w:rsidTr="00C700A5">
        <w:trPr>
          <w:trHeight w:val="335"/>
        </w:trPr>
        <w:tc>
          <w:tcPr>
            <w:tcW w:w="567" w:type="dxa"/>
            <w:vMerge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843" w:type="dxa"/>
          </w:tcPr>
          <w:p w:rsidR="009C47D8" w:rsidRDefault="009C47D8" w:rsidP="00C700A5">
            <w:pPr>
              <w:jc w:val="center"/>
            </w:pPr>
            <w:r>
              <w:t xml:space="preserve">Супруг </w:t>
            </w:r>
          </w:p>
          <w:p w:rsidR="009C47D8" w:rsidRPr="00942B94" w:rsidRDefault="009C47D8" w:rsidP="00C700A5">
            <w:pPr>
              <w:jc w:val="center"/>
            </w:pPr>
          </w:p>
        </w:tc>
        <w:tc>
          <w:tcPr>
            <w:tcW w:w="1560" w:type="dxa"/>
          </w:tcPr>
          <w:p w:rsidR="009C47D8" w:rsidRPr="00942B94" w:rsidRDefault="009C47D8" w:rsidP="00C700A5">
            <w:pPr>
              <w:jc w:val="center"/>
            </w:pPr>
          </w:p>
        </w:tc>
        <w:tc>
          <w:tcPr>
            <w:tcW w:w="1558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12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600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81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026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Не имеет</w:t>
            </w:r>
          </w:p>
        </w:tc>
        <w:tc>
          <w:tcPr>
            <w:tcW w:w="835" w:type="dxa"/>
            <w:vAlign w:val="center"/>
          </w:tcPr>
          <w:p w:rsidR="009C47D8" w:rsidRPr="00942B94" w:rsidRDefault="009C47D8" w:rsidP="00C700A5">
            <w:pPr>
              <w:jc w:val="center"/>
            </w:pPr>
            <w:r>
              <w:t>-</w:t>
            </w:r>
          </w:p>
        </w:tc>
      </w:tr>
    </w:tbl>
    <w:p w:rsidR="009C47D8" w:rsidRDefault="009C47D8" w:rsidP="00CE1565">
      <w:pPr>
        <w:jc w:val="center"/>
      </w:pPr>
    </w:p>
    <w:sectPr w:rsidR="009C47D8" w:rsidSect="00721BCA">
      <w:head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7D8" w:rsidRDefault="009C47D8" w:rsidP="00723859">
      <w:r>
        <w:separator/>
      </w:r>
    </w:p>
  </w:endnote>
  <w:endnote w:type="continuationSeparator" w:id="0">
    <w:p w:rsidR="009C47D8" w:rsidRDefault="009C47D8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7D8" w:rsidRDefault="009C47D8" w:rsidP="00723859">
      <w:r>
        <w:separator/>
      </w:r>
    </w:p>
  </w:footnote>
  <w:footnote w:type="continuationSeparator" w:id="0">
    <w:p w:rsidR="009C47D8" w:rsidRDefault="009C47D8" w:rsidP="00723859">
      <w:r>
        <w:continuationSeparator/>
      </w:r>
    </w:p>
  </w:footnote>
  <w:footnote w:id="1">
    <w:p w:rsidR="009C47D8" w:rsidRDefault="009C47D8">
      <w:pPr>
        <w:pStyle w:val="FootnoteText"/>
      </w:pPr>
      <w:r>
        <w:rPr>
          <w:rStyle w:val="FootnoteReference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7D8" w:rsidRDefault="009C47D8" w:rsidP="00723859">
    <w:pPr>
      <w:pStyle w:val="Header"/>
      <w:jc w:val="center"/>
    </w:pPr>
    <w:r>
      <w:t>ИНФОРМАЦИЯ</w:t>
    </w:r>
  </w:p>
  <w:p w:rsidR="009C47D8" w:rsidRDefault="009C47D8" w:rsidP="00723859">
    <w:pPr>
      <w:pStyle w:val="Header"/>
      <w:jc w:val="center"/>
    </w:pPr>
    <w:r>
      <w:t xml:space="preserve">о доходах, расходах, об имуществе и обязательствах имущественного характера муниципальных служащих и сотрудников </w:t>
    </w:r>
  </w:p>
  <w:p w:rsidR="009C47D8" w:rsidRPr="00723859" w:rsidRDefault="009C47D8" w:rsidP="00723859">
    <w:pPr>
      <w:pStyle w:val="Header"/>
      <w:jc w:val="center"/>
    </w:pPr>
    <w:r>
      <w:t>Департамента образования г.Шахты, их супруги (супруга) и несовершеннолетних детей за период с 01 января по 31 декабря 2020 года.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3859"/>
    <w:rsid w:val="000013DB"/>
    <w:rsid w:val="0000265A"/>
    <w:rsid w:val="000127D1"/>
    <w:rsid w:val="000160E3"/>
    <w:rsid w:val="00023F15"/>
    <w:rsid w:val="0002586D"/>
    <w:rsid w:val="00032564"/>
    <w:rsid w:val="00032592"/>
    <w:rsid w:val="00032812"/>
    <w:rsid w:val="00033FD6"/>
    <w:rsid w:val="00034C92"/>
    <w:rsid w:val="00036F60"/>
    <w:rsid w:val="00040F77"/>
    <w:rsid w:val="00042A24"/>
    <w:rsid w:val="00043B91"/>
    <w:rsid w:val="00050BDF"/>
    <w:rsid w:val="00061F2D"/>
    <w:rsid w:val="000634E9"/>
    <w:rsid w:val="00064712"/>
    <w:rsid w:val="000716B5"/>
    <w:rsid w:val="00071745"/>
    <w:rsid w:val="0007388C"/>
    <w:rsid w:val="00074B99"/>
    <w:rsid w:val="00075DFB"/>
    <w:rsid w:val="00076288"/>
    <w:rsid w:val="0008043B"/>
    <w:rsid w:val="0008120F"/>
    <w:rsid w:val="00081F11"/>
    <w:rsid w:val="00084E35"/>
    <w:rsid w:val="000919F2"/>
    <w:rsid w:val="00093066"/>
    <w:rsid w:val="000A0CFC"/>
    <w:rsid w:val="000A527D"/>
    <w:rsid w:val="000A53AE"/>
    <w:rsid w:val="000A5C00"/>
    <w:rsid w:val="000B069A"/>
    <w:rsid w:val="000B27BE"/>
    <w:rsid w:val="000B4054"/>
    <w:rsid w:val="000B756B"/>
    <w:rsid w:val="000B7B56"/>
    <w:rsid w:val="000C0C0B"/>
    <w:rsid w:val="000C1314"/>
    <w:rsid w:val="000C30A8"/>
    <w:rsid w:val="000C57A1"/>
    <w:rsid w:val="000C6284"/>
    <w:rsid w:val="000C69FC"/>
    <w:rsid w:val="000C7EF0"/>
    <w:rsid w:val="000D1ACD"/>
    <w:rsid w:val="000D65EB"/>
    <w:rsid w:val="000D6841"/>
    <w:rsid w:val="000D7382"/>
    <w:rsid w:val="000E3671"/>
    <w:rsid w:val="000E6706"/>
    <w:rsid w:val="000E79F1"/>
    <w:rsid w:val="000F0A03"/>
    <w:rsid w:val="000F1F01"/>
    <w:rsid w:val="000F2C2A"/>
    <w:rsid w:val="000F3FC6"/>
    <w:rsid w:val="000F3FD9"/>
    <w:rsid w:val="000F4459"/>
    <w:rsid w:val="000F51C6"/>
    <w:rsid w:val="000F5E30"/>
    <w:rsid w:val="001002CD"/>
    <w:rsid w:val="0011507F"/>
    <w:rsid w:val="00124928"/>
    <w:rsid w:val="00125838"/>
    <w:rsid w:val="0012729C"/>
    <w:rsid w:val="00127F6A"/>
    <w:rsid w:val="00132D6E"/>
    <w:rsid w:val="00142277"/>
    <w:rsid w:val="001430A3"/>
    <w:rsid w:val="00146FA1"/>
    <w:rsid w:val="001542A2"/>
    <w:rsid w:val="00154C40"/>
    <w:rsid w:val="001570B0"/>
    <w:rsid w:val="001572FE"/>
    <w:rsid w:val="001611BF"/>
    <w:rsid w:val="00161DE3"/>
    <w:rsid w:val="001678EA"/>
    <w:rsid w:val="00170225"/>
    <w:rsid w:val="0017189F"/>
    <w:rsid w:val="0017519F"/>
    <w:rsid w:val="00175820"/>
    <w:rsid w:val="0019111F"/>
    <w:rsid w:val="001929E8"/>
    <w:rsid w:val="00194549"/>
    <w:rsid w:val="001978A1"/>
    <w:rsid w:val="001A14DD"/>
    <w:rsid w:val="001A2E50"/>
    <w:rsid w:val="001A4A6F"/>
    <w:rsid w:val="001B1F46"/>
    <w:rsid w:val="001B2903"/>
    <w:rsid w:val="001B2E0F"/>
    <w:rsid w:val="001B306A"/>
    <w:rsid w:val="001B5595"/>
    <w:rsid w:val="001B7980"/>
    <w:rsid w:val="001C10F1"/>
    <w:rsid w:val="001C148B"/>
    <w:rsid w:val="001C5E63"/>
    <w:rsid w:val="001C75CC"/>
    <w:rsid w:val="001D0EE3"/>
    <w:rsid w:val="001D3120"/>
    <w:rsid w:val="001D342D"/>
    <w:rsid w:val="001D494C"/>
    <w:rsid w:val="001E3CD7"/>
    <w:rsid w:val="001E44CE"/>
    <w:rsid w:val="001F5261"/>
    <w:rsid w:val="0020345B"/>
    <w:rsid w:val="00205DB8"/>
    <w:rsid w:val="00220DAC"/>
    <w:rsid w:val="002231C6"/>
    <w:rsid w:val="002234A3"/>
    <w:rsid w:val="00223ED8"/>
    <w:rsid w:val="002269AE"/>
    <w:rsid w:val="00226F47"/>
    <w:rsid w:val="002323D6"/>
    <w:rsid w:val="00234EEE"/>
    <w:rsid w:val="00237364"/>
    <w:rsid w:val="0023757A"/>
    <w:rsid w:val="00242117"/>
    <w:rsid w:val="00244B5C"/>
    <w:rsid w:val="002502DA"/>
    <w:rsid w:val="00251CE7"/>
    <w:rsid w:val="00252995"/>
    <w:rsid w:val="0025490D"/>
    <w:rsid w:val="002565C9"/>
    <w:rsid w:val="0026154A"/>
    <w:rsid w:val="002625DA"/>
    <w:rsid w:val="002660EB"/>
    <w:rsid w:val="00277A27"/>
    <w:rsid w:val="0028405A"/>
    <w:rsid w:val="00292C99"/>
    <w:rsid w:val="002A1E98"/>
    <w:rsid w:val="002A2D6C"/>
    <w:rsid w:val="002A527E"/>
    <w:rsid w:val="002A6460"/>
    <w:rsid w:val="002B0097"/>
    <w:rsid w:val="002B4818"/>
    <w:rsid w:val="002B69EE"/>
    <w:rsid w:val="002B6B0A"/>
    <w:rsid w:val="002B7647"/>
    <w:rsid w:val="002B7E50"/>
    <w:rsid w:val="002C33A8"/>
    <w:rsid w:val="002C6536"/>
    <w:rsid w:val="002D391A"/>
    <w:rsid w:val="002D5937"/>
    <w:rsid w:val="002D62ED"/>
    <w:rsid w:val="002E4235"/>
    <w:rsid w:val="002E4C8A"/>
    <w:rsid w:val="002E5A61"/>
    <w:rsid w:val="002E7BF1"/>
    <w:rsid w:val="002F031A"/>
    <w:rsid w:val="002F1F61"/>
    <w:rsid w:val="002F212F"/>
    <w:rsid w:val="002F2C2D"/>
    <w:rsid w:val="002F4D00"/>
    <w:rsid w:val="00300435"/>
    <w:rsid w:val="0030558D"/>
    <w:rsid w:val="00307B8B"/>
    <w:rsid w:val="00310FE2"/>
    <w:rsid w:val="00313C9B"/>
    <w:rsid w:val="003148FB"/>
    <w:rsid w:val="00320D61"/>
    <w:rsid w:val="0032139F"/>
    <w:rsid w:val="00324EBA"/>
    <w:rsid w:val="003255E8"/>
    <w:rsid w:val="00326390"/>
    <w:rsid w:val="003301DA"/>
    <w:rsid w:val="00332E19"/>
    <w:rsid w:val="00333676"/>
    <w:rsid w:val="00340545"/>
    <w:rsid w:val="003433AF"/>
    <w:rsid w:val="00346466"/>
    <w:rsid w:val="00350551"/>
    <w:rsid w:val="00350FED"/>
    <w:rsid w:val="0035163A"/>
    <w:rsid w:val="00352F61"/>
    <w:rsid w:val="00357B9A"/>
    <w:rsid w:val="00360BE4"/>
    <w:rsid w:val="00360D3C"/>
    <w:rsid w:val="00361596"/>
    <w:rsid w:val="00363349"/>
    <w:rsid w:val="00370114"/>
    <w:rsid w:val="00370A3A"/>
    <w:rsid w:val="0037421D"/>
    <w:rsid w:val="00374DED"/>
    <w:rsid w:val="0038530C"/>
    <w:rsid w:val="003920CF"/>
    <w:rsid w:val="00393D89"/>
    <w:rsid w:val="003947BD"/>
    <w:rsid w:val="00394B33"/>
    <w:rsid w:val="003A1652"/>
    <w:rsid w:val="003A754B"/>
    <w:rsid w:val="003A7CEA"/>
    <w:rsid w:val="003B78A3"/>
    <w:rsid w:val="003C12E0"/>
    <w:rsid w:val="003C4C18"/>
    <w:rsid w:val="003C5BA2"/>
    <w:rsid w:val="003D00D0"/>
    <w:rsid w:val="003D0DF6"/>
    <w:rsid w:val="003D20B4"/>
    <w:rsid w:val="003E4CA8"/>
    <w:rsid w:val="003E7314"/>
    <w:rsid w:val="003F0C2C"/>
    <w:rsid w:val="003F1878"/>
    <w:rsid w:val="00404613"/>
    <w:rsid w:val="00404646"/>
    <w:rsid w:val="00404652"/>
    <w:rsid w:val="00406073"/>
    <w:rsid w:val="00410C70"/>
    <w:rsid w:val="00411475"/>
    <w:rsid w:val="0041283C"/>
    <w:rsid w:val="0041543B"/>
    <w:rsid w:val="00415572"/>
    <w:rsid w:val="00415EA6"/>
    <w:rsid w:val="00422866"/>
    <w:rsid w:val="00423197"/>
    <w:rsid w:val="00423E1F"/>
    <w:rsid w:val="00424102"/>
    <w:rsid w:val="00424E49"/>
    <w:rsid w:val="00430B31"/>
    <w:rsid w:val="00431919"/>
    <w:rsid w:val="0043381A"/>
    <w:rsid w:val="00434F03"/>
    <w:rsid w:val="0044166F"/>
    <w:rsid w:val="00447CD4"/>
    <w:rsid w:val="0045049D"/>
    <w:rsid w:val="00464F9B"/>
    <w:rsid w:val="004759FA"/>
    <w:rsid w:val="00476654"/>
    <w:rsid w:val="0048066B"/>
    <w:rsid w:val="00482AEF"/>
    <w:rsid w:val="00484B4C"/>
    <w:rsid w:val="00484D76"/>
    <w:rsid w:val="0048739B"/>
    <w:rsid w:val="00491DFC"/>
    <w:rsid w:val="00493048"/>
    <w:rsid w:val="00493CAA"/>
    <w:rsid w:val="004948A3"/>
    <w:rsid w:val="00495E21"/>
    <w:rsid w:val="004965AB"/>
    <w:rsid w:val="004A2D02"/>
    <w:rsid w:val="004A3220"/>
    <w:rsid w:val="004A3E54"/>
    <w:rsid w:val="004A6454"/>
    <w:rsid w:val="004A67C6"/>
    <w:rsid w:val="004A75C8"/>
    <w:rsid w:val="004B28B8"/>
    <w:rsid w:val="004B382E"/>
    <w:rsid w:val="004B3989"/>
    <w:rsid w:val="004B48DA"/>
    <w:rsid w:val="004B75B9"/>
    <w:rsid w:val="004C16D4"/>
    <w:rsid w:val="004C1FF4"/>
    <w:rsid w:val="004C3538"/>
    <w:rsid w:val="004C4288"/>
    <w:rsid w:val="004D19C7"/>
    <w:rsid w:val="004D3539"/>
    <w:rsid w:val="004D3B37"/>
    <w:rsid w:val="004D6BEB"/>
    <w:rsid w:val="004E5660"/>
    <w:rsid w:val="004E69A7"/>
    <w:rsid w:val="004E79D9"/>
    <w:rsid w:val="004F4C10"/>
    <w:rsid w:val="00502303"/>
    <w:rsid w:val="005052A5"/>
    <w:rsid w:val="00506732"/>
    <w:rsid w:val="00507430"/>
    <w:rsid w:val="00511138"/>
    <w:rsid w:val="00514B58"/>
    <w:rsid w:val="00524C0B"/>
    <w:rsid w:val="00525C4B"/>
    <w:rsid w:val="0053099A"/>
    <w:rsid w:val="00532B2B"/>
    <w:rsid w:val="00533A23"/>
    <w:rsid w:val="005350B5"/>
    <w:rsid w:val="005360C8"/>
    <w:rsid w:val="0053670F"/>
    <w:rsid w:val="0054295F"/>
    <w:rsid w:val="0054407B"/>
    <w:rsid w:val="00544FD0"/>
    <w:rsid w:val="0054744B"/>
    <w:rsid w:val="00547B3F"/>
    <w:rsid w:val="0055282C"/>
    <w:rsid w:val="0055335A"/>
    <w:rsid w:val="00553C9D"/>
    <w:rsid w:val="005554E2"/>
    <w:rsid w:val="00555857"/>
    <w:rsid w:val="00556329"/>
    <w:rsid w:val="005614F9"/>
    <w:rsid w:val="00563DA3"/>
    <w:rsid w:val="005665E8"/>
    <w:rsid w:val="00571DB4"/>
    <w:rsid w:val="00572CF9"/>
    <w:rsid w:val="005749FA"/>
    <w:rsid w:val="00574E31"/>
    <w:rsid w:val="00575742"/>
    <w:rsid w:val="00582E58"/>
    <w:rsid w:val="00583C7C"/>
    <w:rsid w:val="005847C6"/>
    <w:rsid w:val="00585E84"/>
    <w:rsid w:val="005931D7"/>
    <w:rsid w:val="00594DE5"/>
    <w:rsid w:val="00595C92"/>
    <w:rsid w:val="0059731D"/>
    <w:rsid w:val="005975E5"/>
    <w:rsid w:val="005A03CC"/>
    <w:rsid w:val="005A1C95"/>
    <w:rsid w:val="005A26A5"/>
    <w:rsid w:val="005B004F"/>
    <w:rsid w:val="005B1A50"/>
    <w:rsid w:val="005B28B4"/>
    <w:rsid w:val="005B29E0"/>
    <w:rsid w:val="005B71C2"/>
    <w:rsid w:val="005B7D05"/>
    <w:rsid w:val="005C12FC"/>
    <w:rsid w:val="005C1E9D"/>
    <w:rsid w:val="005C2ECF"/>
    <w:rsid w:val="005C5078"/>
    <w:rsid w:val="005C77D6"/>
    <w:rsid w:val="005D3319"/>
    <w:rsid w:val="005E05BA"/>
    <w:rsid w:val="005E2CAB"/>
    <w:rsid w:val="005E2E12"/>
    <w:rsid w:val="005E7C1D"/>
    <w:rsid w:val="005F1F26"/>
    <w:rsid w:val="005F2AAE"/>
    <w:rsid w:val="005F3003"/>
    <w:rsid w:val="005F654D"/>
    <w:rsid w:val="005F66B5"/>
    <w:rsid w:val="005F70D9"/>
    <w:rsid w:val="00600B66"/>
    <w:rsid w:val="00603A29"/>
    <w:rsid w:val="00604348"/>
    <w:rsid w:val="0060660F"/>
    <w:rsid w:val="00606F9A"/>
    <w:rsid w:val="00607217"/>
    <w:rsid w:val="00607974"/>
    <w:rsid w:val="00613F86"/>
    <w:rsid w:val="00614A8B"/>
    <w:rsid w:val="006209C3"/>
    <w:rsid w:val="00620A48"/>
    <w:rsid w:val="006323BE"/>
    <w:rsid w:val="006367A4"/>
    <w:rsid w:val="00640629"/>
    <w:rsid w:val="00643C25"/>
    <w:rsid w:val="006449FF"/>
    <w:rsid w:val="00644D8A"/>
    <w:rsid w:val="00644FFE"/>
    <w:rsid w:val="0065059D"/>
    <w:rsid w:val="00650F93"/>
    <w:rsid w:val="00651C76"/>
    <w:rsid w:val="006610E9"/>
    <w:rsid w:val="00661B98"/>
    <w:rsid w:val="00662227"/>
    <w:rsid w:val="00663EB8"/>
    <w:rsid w:val="00664F02"/>
    <w:rsid w:val="00665E1E"/>
    <w:rsid w:val="00666B22"/>
    <w:rsid w:val="00674C1D"/>
    <w:rsid w:val="00676EFB"/>
    <w:rsid w:val="0067784B"/>
    <w:rsid w:val="00681416"/>
    <w:rsid w:val="00681BB2"/>
    <w:rsid w:val="00682084"/>
    <w:rsid w:val="00683F90"/>
    <w:rsid w:val="00684490"/>
    <w:rsid w:val="00691C49"/>
    <w:rsid w:val="00693975"/>
    <w:rsid w:val="006953AB"/>
    <w:rsid w:val="00695C3A"/>
    <w:rsid w:val="00696B4F"/>
    <w:rsid w:val="006A1465"/>
    <w:rsid w:val="006A2091"/>
    <w:rsid w:val="006A28C9"/>
    <w:rsid w:val="006A4655"/>
    <w:rsid w:val="006A4778"/>
    <w:rsid w:val="006A5045"/>
    <w:rsid w:val="006A7465"/>
    <w:rsid w:val="006B0A76"/>
    <w:rsid w:val="006B323F"/>
    <w:rsid w:val="006B35D6"/>
    <w:rsid w:val="006B4A95"/>
    <w:rsid w:val="006B5E64"/>
    <w:rsid w:val="006B63EE"/>
    <w:rsid w:val="006B6462"/>
    <w:rsid w:val="006B6F03"/>
    <w:rsid w:val="006B6F70"/>
    <w:rsid w:val="006C196F"/>
    <w:rsid w:val="006C25C0"/>
    <w:rsid w:val="006C26C4"/>
    <w:rsid w:val="006C63A4"/>
    <w:rsid w:val="006C662E"/>
    <w:rsid w:val="006C720E"/>
    <w:rsid w:val="006D3807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7012FF"/>
    <w:rsid w:val="00701F40"/>
    <w:rsid w:val="007027C7"/>
    <w:rsid w:val="0070285F"/>
    <w:rsid w:val="00702B43"/>
    <w:rsid w:val="00705245"/>
    <w:rsid w:val="00705A30"/>
    <w:rsid w:val="007105C0"/>
    <w:rsid w:val="0071261E"/>
    <w:rsid w:val="0071278A"/>
    <w:rsid w:val="007172AE"/>
    <w:rsid w:val="00717598"/>
    <w:rsid w:val="007204B8"/>
    <w:rsid w:val="00721BCA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393E"/>
    <w:rsid w:val="00744DF0"/>
    <w:rsid w:val="00745159"/>
    <w:rsid w:val="00747E0C"/>
    <w:rsid w:val="007502E7"/>
    <w:rsid w:val="00754036"/>
    <w:rsid w:val="007608B6"/>
    <w:rsid w:val="00765CAD"/>
    <w:rsid w:val="00767E4E"/>
    <w:rsid w:val="00770823"/>
    <w:rsid w:val="00781031"/>
    <w:rsid w:val="007818FB"/>
    <w:rsid w:val="00784D8A"/>
    <w:rsid w:val="00797648"/>
    <w:rsid w:val="00797F82"/>
    <w:rsid w:val="007A1201"/>
    <w:rsid w:val="007A376E"/>
    <w:rsid w:val="007B263D"/>
    <w:rsid w:val="007B2D0F"/>
    <w:rsid w:val="007B3141"/>
    <w:rsid w:val="007B6961"/>
    <w:rsid w:val="007C0C44"/>
    <w:rsid w:val="007C0DC6"/>
    <w:rsid w:val="007C205D"/>
    <w:rsid w:val="007C4B5C"/>
    <w:rsid w:val="007D11D5"/>
    <w:rsid w:val="007D1436"/>
    <w:rsid w:val="007D3FF7"/>
    <w:rsid w:val="007D6508"/>
    <w:rsid w:val="007D741A"/>
    <w:rsid w:val="007E043B"/>
    <w:rsid w:val="007E052E"/>
    <w:rsid w:val="007E1ABC"/>
    <w:rsid w:val="007F30DD"/>
    <w:rsid w:val="007F5157"/>
    <w:rsid w:val="007F5E75"/>
    <w:rsid w:val="007F629F"/>
    <w:rsid w:val="007F68D3"/>
    <w:rsid w:val="008000E5"/>
    <w:rsid w:val="0080336C"/>
    <w:rsid w:val="008034D3"/>
    <w:rsid w:val="00807A30"/>
    <w:rsid w:val="008141FB"/>
    <w:rsid w:val="00817590"/>
    <w:rsid w:val="00820785"/>
    <w:rsid w:val="00826721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474C7"/>
    <w:rsid w:val="00851345"/>
    <w:rsid w:val="00852008"/>
    <w:rsid w:val="008573C0"/>
    <w:rsid w:val="0086057F"/>
    <w:rsid w:val="008644F0"/>
    <w:rsid w:val="008657BF"/>
    <w:rsid w:val="0087494B"/>
    <w:rsid w:val="00876F83"/>
    <w:rsid w:val="00890727"/>
    <w:rsid w:val="00890BD4"/>
    <w:rsid w:val="008917E3"/>
    <w:rsid w:val="008917F3"/>
    <w:rsid w:val="008972D2"/>
    <w:rsid w:val="008974AD"/>
    <w:rsid w:val="008A06A7"/>
    <w:rsid w:val="008A07BF"/>
    <w:rsid w:val="008A2F91"/>
    <w:rsid w:val="008A3A8F"/>
    <w:rsid w:val="008B3B6C"/>
    <w:rsid w:val="008B3B88"/>
    <w:rsid w:val="008C0B9F"/>
    <w:rsid w:val="008C3119"/>
    <w:rsid w:val="008C32D7"/>
    <w:rsid w:val="008C3A16"/>
    <w:rsid w:val="008C5F35"/>
    <w:rsid w:val="008D2AB2"/>
    <w:rsid w:val="008D3220"/>
    <w:rsid w:val="008D3D9E"/>
    <w:rsid w:val="008E26FA"/>
    <w:rsid w:val="008E2A16"/>
    <w:rsid w:val="008E35E4"/>
    <w:rsid w:val="008E5DC3"/>
    <w:rsid w:val="008E77FC"/>
    <w:rsid w:val="008E7D06"/>
    <w:rsid w:val="008F0FBA"/>
    <w:rsid w:val="008F46F5"/>
    <w:rsid w:val="008F4CC3"/>
    <w:rsid w:val="008F6D88"/>
    <w:rsid w:val="00902743"/>
    <w:rsid w:val="0090286E"/>
    <w:rsid w:val="00904C35"/>
    <w:rsid w:val="00911475"/>
    <w:rsid w:val="009137ED"/>
    <w:rsid w:val="00913DB5"/>
    <w:rsid w:val="00916ED7"/>
    <w:rsid w:val="0093262D"/>
    <w:rsid w:val="009358F4"/>
    <w:rsid w:val="00935EE7"/>
    <w:rsid w:val="0093708C"/>
    <w:rsid w:val="00937323"/>
    <w:rsid w:val="00942B94"/>
    <w:rsid w:val="00942D4F"/>
    <w:rsid w:val="00943235"/>
    <w:rsid w:val="009434CD"/>
    <w:rsid w:val="00945A3E"/>
    <w:rsid w:val="00957FC2"/>
    <w:rsid w:val="00960296"/>
    <w:rsid w:val="00961199"/>
    <w:rsid w:val="00962A62"/>
    <w:rsid w:val="0096718C"/>
    <w:rsid w:val="009755E8"/>
    <w:rsid w:val="00976712"/>
    <w:rsid w:val="00977DEC"/>
    <w:rsid w:val="0098423C"/>
    <w:rsid w:val="009844C6"/>
    <w:rsid w:val="00984FA1"/>
    <w:rsid w:val="00993DC2"/>
    <w:rsid w:val="0099492F"/>
    <w:rsid w:val="00994A00"/>
    <w:rsid w:val="00996DB0"/>
    <w:rsid w:val="009A3823"/>
    <w:rsid w:val="009A5AF5"/>
    <w:rsid w:val="009B047C"/>
    <w:rsid w:val="009B0D41"/>
    <w:rsid w:val="009B4B2C"/>
    <w:rsid w:val="009B6287"/>
    <w:rsid w:val="009B7732"/>
    <w:rsid w:val="009B7BF4"/>
    <w:rsid w:val="009C1C18"/>
    <w:rsid w:val="009C36CB"/>
    <w:rsid w:val="009C47D8"/>
    <w:rsid w:val="009C72C0"/>
    <w:rsid w:val="009D20EC"/>
    <w:rsid w:val="009D23A4"/>
    <w:rsid w:val="009D403E"/>
    <w:rsid w:val="009D49AA"/>
    <w:rsid w:val="009D529C"/>
    <w:rsid w:val="009D6F15"/>
    <w:rsid w:val="009E26F0"/>
    <w:rsid w:val="009E73D9"/>
    <w:rsid w:val="009F02BD"/>
    <w:rsid w:val="009F0FD8"/>
    <w:rsid w:val="009F5EB5"/>
    <w:rsid w:val="009F6551"/>
    <w:rsid w:val="00A01FEC"/>
    <w:rsid w:val="00A0222A"/>
    <w:rsid w:val="00A04954"/>
    <w:rsid w:val="00A0661B"/>
    <w:rsid w:val="00A0766A"/>
    <w:rsid w:val="00A07794"/>
    <w:rsid w:val="00A10E50"/>
    <w:rsid w:val="00A12280"/>
    <w:rsid w:val="00A15359"/>
    <w:rsid w:val="00A20603"/>
    <w:rsid w:val="00A3048E"/>
    <w:rsid w:val="00A30574"/>
    <w:rsid w:val="00A31A90"/>
    <w:rsid w:val="00A34C31"/>
    <w:rsid w:val="00A354D1"/>
    <w:rsid w:val="00A40BD0"/>
    <w:rsid w:val="00A41724"/>
    <w:rsid w:val="00A42857"/>
    <w:rsid w:val="00A4394E"/>
    <w:rsid w:val="00A43BD5"/>
    <w:rsid w:val="00A44885"/>
    <w:rsid w:val="00A51C8B"/>
    <w:rsid w:val="00A51EA7"/>
    <w:rsid w:val="00A52979"/>
    <w:rsid w:val="00A52D22"/>
    <w:rsid w:val="00A550BC"/>
    <w:rsid w:val="00A56794"/>
    <w:rsid w:val="00A56DA0"/>
    <w:rsid w:val="00A57145"/>
    <w:rsid w:val="00A61924"/>
    <w:rsid w:val="00A64E18"/>
    <w:rsid w:val="00A6787E"/>
    <w:rsid w:val="00A703C2"/>
    <w:rsid w:val="00A71558"/>
    <w:rsid w:val="00A7290F"/>
    <w:rsid w:val="00A74EA6"/>
    <w:rsid w:val="00A74EF2"/>
    <w:rsid w:val="00A7589B"/>
    <w:rsid w:val="00A86A70"/>
    <w:rsid w:val="00A912D0"/>
    <w:rsid w:val="00A91CCC"/>
    <w:rsid w:val="00A92612"/>
    <w:rsid w:val="00A92B76"/>
    <w:rsid w:val="00A9676C"/>
    <w:rsid w:val="00AB5044"/>
    <w:rsid w:val="00AB78B0"/>
    <w:rsid w:val="00AC4826"/>
    <w:rsid w:val="00AD1D57"/>
    <w:rsid w:val="00AD3FC0"/>
    <w:rsid w:val="00AD6281"/>
    <w:rsid w:val="00AD7101"/>
    <w:rsid w:val="00AE158E"/>
    <w:rsid w:val="00AE2C45"/>
    <w:rsid w:val="00AF00B7"/>
    <w:rsid w:val="00AF2BC3"/>
    <w:rsid w:val="00AF78E9"/>
    <w:rsid w:val="00B00B23"/>
    <w:rsid w:val="00B050D4"/>
    <w:rsid w:val="00B05290"/>
    <w:rsid w:val="00B063F2"/>
    <w:rsid w:val="00B1022D"/>
    <w:rsid w:val="00B10DF3"/>
    <w:rsid w:val="00B112B0"/>
    <w:rsid w:val="00B16B74"/>
    <w:rsid w:val="00B177D7"/>
    <w:rsid w:val="00B227F5"/>
    <w:rsid w:val="00B23814"/>
    <w:rsid w:val="00B23A1A"/>
    <w:rsid w:val="00B248C8"/>
    <w:rsid w:val="00B24F14"/>
    <w:rsid w:val="00B253E7"/>
    <w:rsid w:val="00B30015"/>
    <w:rsid w:val="00B31FAD"/>
    <w:rsid w:val="00B34EC3"/>
    <w:rsid w:val="00B367CA"/>
    <w:rsid w:val="00B37801"/>
    <w:rsid w:val="00B43746"/>
    <w:rsid w:val="00B454DD"/>
    <w:rsid w:val="00B50A7F"/>
    <w:rsid w:val="00B5426B"/>
    <w:rsid w:val="00B559E3"/>
    <w:rsid w:val="00B6026F"/>
    <w:rsid w:val="00B62F35"/>
    <w:rsid w:val="00B74D67"/>
    <w:rsid w:val="00B811E8"/>
    <w:rsid w:val="00B87468"/>
    <w:rsid w:val="00B93B86"/>
    <w:rsid w:val="00B93F27"/>
    <w:rsid w:val="00BA120F"/>
    <w:rsid w:val="00BA1C4E"/>
    <w:rsid w:val="00BA260B"/>
    <w:rsid w:val="00BA4E87"/>
    <w:rsid w:val="00BA5D54"/>
    <w:rsid w:val="00BB035D"/>
    <w:rsid w:val="00BB0B57"/>
    <w:rsid w:val="00BB11CC"/>
    <w:rsid w:val="00BB127F"/>
    <w:rsid w:val="00BB5984"/>
    <w:rsid w:val="00BB76AC"/>
    <w:rsid w:val="00BC0821"/>
    <w:rsid w:val="00BC0E8C"/>
    <w:rsid w:val="00BC4125"/>
    <w:rsid w:val="00BC5A69"/>
    <w:rsid w:val="00BC62A0"/>
    <w:rsid w:val="00BD0B24"/>
    <w:rsid w:val="00BD699D"/>
    <w:rsid w:val="00BD7489"/>
    <w:rsid w:val="00BE54D5"/>
    <w:rsid w:val="00BE768F"/>
    <w:rsid w:val="00BF0FA0"/>
    <w:rsid w:val="00BF1312"/>
    <w:rsid w:val="00BF1EE4"/>
    <w:rsid w:val="00BF373D"/>
    <w:rsid w:val="00BF49E3"/>
    <w:rsid w:val="00BF5260"/>
    <w:rsid w:val="00BF55C6"/>
    <w:rsid w:val="00BF7937"/>
    <w:rsid w:val="00C04208"/>
    <w:rsid w:val="00C04305"/>
    <w:rsid w:val="00C07DBE"/>
    <w:rsid w:val="00C12CBF"/>
    <w:rsid w:val="00C130A1"/>
    <w:rsid w:val="00C139FA"/>
    <w:rsid w:val="00C1556E"/>
    <w:rsid w:val="00C1644A"/>
    <w:rsid w:val="00C217A3"/>
    <w:rsid w:val="00C21DD6"/>
    <w:rsid w:val="00C22C75"/>
    <w:rsid w:val="00C260BA"/>
    <w:rsid w:val="00C27CB1"/>
    <w:rsid w:val="00C308D2"/>
    <w:rsid w:val="00C324BC"/>
    <w:rsid w:val="00C3506C"/>
    <w:rsid w:val="00C35460"/>
    <w:rsid w:val="00C428D7"/>
    <w:rsid w:val="00C43195"/>
    <w:rsid w:val="00C51BB3"/>
    <w:rsid w:val="00C528C4"/>
    <w:rsid w:val="00C53490"/>
    <w:rsid w:val="00C5429E"/>
    <w:rsid w:val="00C54653"/>
    <w:rsid w:val="00C56BF7"/>
    <w:rsid w:val="00C66020"/>
    <w:rsid w:val="00C700A5"/>
    <w:rsid w:val="00C7159A"/>
    <w:rsid w:val="00C72F69"/>
    <w:rsid w:val="00C74519"/>
    <w:rsid w:val="00C74D23"/>
    <w:rsid w:val="00C76BA1"/>
    <w:rsid w:val="00C76C6D"/>
    <w:rsid w:val="00C77218"/>
    <w:rsid w:val="00C803CB"/>
    <w:rsid w:val="00C82804"/>
    <w:rsid w:val="00C84A69"/>
    <w:rsid w:val="00C86539"/>
    <w:rsid w:val="00C90B94"/>
    <w:rsid w:val="00C9101C"/>
    <w:rsid w:val="00C9623E"/>
    <w:rsid w:val="00C96779"/>
    <w:rsid w:val="00CA0E00"/>
    <w:rsid w:val="00CA41D4"/>
    <w:rsid w:val="00CA5222"/>
    <w:rsid w:val="00CA70D0"/>
    <w:rsid w:val="00CB3409"/>
    <w:rsid w:val="00CB6E52"/>
    <w:rsid w:val="00CC0A38"/>
    <w:rsid w:val="00CC1027"/>
    <w:rsid w:val="00CC1266"/>
    <w:rsid w:val="00CC210D"/>
    <w:rsid w:val="00CC3651"/>
    <w:rsid w:val="00CC376D"/>
    <w:rsid w:val="00CC61CB"/>
    <w:rsid w:val="00CD2559"/>
    <w:rsid w:val="00CD34FA"/>
    <w:rsid w:val="00CD39BE"/>
    <w:rsid w:val="00CD3CE2"/>
    <w:rsid w:val="00CD3EAB"/>
    <w:rsid w:val="00CD4BE3"/>
    <w:rsid w:val="00CD4F00"/>
    <w:rsid w:val="00CD54CA"/>
    <w:rsid w:val="00CE1565"/>
    <w:rsid w:val="00CE233D"/>
    <w:rsid w:val="00CE2453"/>
    <w:rsid w:val="00CE245D"/>
    <w:rsid w:val="00CE3CCA"/>
    <w:rsid w:val="00CF0C83"/>
    <w:rsid w:val="00CF1A84"/>
    <w:rsid w:val="00CF4701"/>
    <w:rsid w:val="00CF5D6B"/>
    <w:rsid w:val="00D0303D"/>
    <w:rsid w:val="00D04C59"/>
    <w:rsid w:val="00D076BD"/>
    <w:rsid w:val="00D106D8"/>
    <w:rsid w:val="00D11C55"/>
    <w:rsid w:val="00D12A3F"/>
    <w:rsid w:val="00D135F5"/>
    <w:rsid w:val="00D13BFB"/>
    <w:rsid w:val="00D1524F"/>
    <w:rsid w:val="00D153A0"/>
    <w:rsid w:val="00D1547C"/>
    <w:rsid w:val="00D25E10"/>
    <w:rsid w:val="00D275AA"/>
    <w:rsid w:val="00D344FE"/>
    <w:rsid w:val="00D422D3"/>
    <w:rsid w:val="00D43694"/>
    <w:rsid w:val="00D4485C"/>
    <w:rsid w:val="00D448CD"/>
    <w:rsid w:val="00D4496B"/>
    <w:rsid w:val="00D45523"/>
    <w:rsid w:val="00D46C32"/>
    <w:rsid w:val="00D57BE8"/>
    <w:rsid w:val="00D601EB"/>
    <w:rsid w:val="00D60A46"/>
    <w:rsid w:val="00D61E08"/>
    <w:rsid w:val="00D675EA"/>
    <w:rsid w:val="00D705BF"/>
    <w:rsid w:val="00D73B98"/>
    <w:rsid w:val="00D76097"/>
    <w:rsid w:val="00D7757C"/>
    <w:rsid w:val="00D811C4"/>
    <w:rsid w:val="00D816A1"/>
    <w:rsid w:val="00D81770"/>
    <w:rsid w:val="00D8525B"/>
    <w:rsid w:val="00D942E9"/>
    <w:rsid w:val="00DA1958"/>
    <w:rsid w:val="00DA23DF"/>
    <w:rsid w:val="00DA5B71"/>
    <w:rsid w:val="00DA6837"/>
    <w:rsid w:val="00DB2CF6"/>
    <w:rsid w:val="00DB5BE3"/>
    <w:rsid w:val="00DB68F9"/>
    <w:rsid w:val="00DB7DAA"/>
    <w:rsid w:val="00DC12AE"/>
    <w:rsid w:val="00DC3988"/>
    <w:rsid w:val="00DC4B82"/>
    <w:rsid w:val="00DC5BE2"/>
    <w:rsid w:val="00DC5D06"/>
    <w:rsid w:val="00DC79D2"/>
    <w:rsid w:val="00DD101F"/>
    <w:rsid w:val="00DD4631"/>
    <w:rsid w:val="00DD5AD4"/>
    <w:rsid w:val="00DD78E6"/>
    <w:rsid w:val="00DE17E2"/>
    <w:rsid w:val="00DE34AA"/>
    <w:rsid w:val="00DE61DF"/>
    <w:rsid w:val="00DF2EF3"/>
    <w:rsid w:val="00DF31B6"/>
    <w:rsid w:val="00DF3CCC"/>
    <w:rsid w:val="00DF7DEA"/>
    <w:rsid w:val="00E00AE5"/>
    <w:rsid w:val="00E13643"/>
    <w:rsid w:val="00E13C88"/>
    <w:rsid w:val="00E14ABB"/>
    <w:rsid w:val="00E163B2"/>
    <w:rsid w:val="00E2193E"/>
    <w:rsid w:val="00E23A8F"/>
    <w:rsid w:val="00E2609F"/>
    <w:rsid w:val="00E27E6B"/>
    <w:rsid w:val="00E30184"/>
    <w:rsid w:val="00E339E8"/>
    <w:rsid w:val="00E35DC5"/>
    <w:rsid w:val="00E36737"/>
    <w:rsid w:val="00E374E5"/>
    <w:rsid w:val="00E40CE5"/>
    <w:rsid w:val="00E40D5B"/>
    <w:rsid w:val="00E43BAF"/>
    <w:rsid w:val="00E464F7"/>
    <w:rsid w:val="00E5339D"/>
    <w:rsid w:val="00E53684"/>
    <w:rsid w:val="00E54842"/>
    <w:rsid w:val="00E5664F"/>
    <w:rsid w:val="00E64CEB"/>
    <w:rsid w:val="00E6624D"/>
    <w:rsid w:val="00E71AAF"/>
    <w:rsid w:val="00E74CAF"/>
    <w:rsid w:val="00E74DF1"/>
    <w:rsid w:val="00E8062C"/>
    <w:rsid w:val="00E80765"/>
    <w:rsid w:val="00E8222B"/>
    <w:rsid w:val="00E83570"/>
    <w:rsid w:val="00E85736"/>
    <w:rsid w:val="00E85DAA"/>
    <w:rsid w:val="00E86C0E"/>
    <w:rsid w:val="00E9219B"/>
    <w:rsid w:val="00E9240E"/>
    <w:rsid w:val="00E93B96"/>
    <w:rsid w:val="00E95BC0"/>
    <w:rsid w:val="00EA09B9"/>
    <w:rsid w:val="00EA777D"/>
    <w:rsid w:val="00EB0AF1"/>
    <w:rsid w:val="00EB37CF"/>
    <w:rsid w:val="00EB74C8"/>
    <w:rsid w:val="00EC1E2B"/>
    <w:rsid w:val="00EC45D9"/>
    <w:rsid w:val="00ED22C5"/>
    <w:rsid w:val="00ED5094"/>
    <w:rsid w:val="00ED50BF"/>
    <w:rsid w:val="00EE076F"/>
    <w:rsid w:val="00EE11FF"/>
    <w:rsid w:val="00EF219F"/>
    <w:rsid w:val="00EF4EC2"/>
    <w:rsid w:val="00EF544A"/>
    <w:rsid w:val="00EF7286"/>
    <w:rsid w:val="00F04938"/>
    <w:rsid w:val="00F04B5A"/>
    <w:rsid w:val="00F05B26"/>
    <w:rsid w:val="00F05BBF"/>
    <w:rsid w:val="00F06FBA"/>
    <w:rsid w:val="00F10374"/>
    <w:rsid w:val="00F1080B"/>
    <w:rsid w:val="00F12DE9"/>
    <w:rsid w:val="00F135C0"/>
    <w:rsid w:val="00F20592"/>
    <w:rsid w:val="00F2237C"/>
    <w:rsid w:val="00F22905"/>
    <w:rsid w:val="00F24160"/>
    <w:rsid w:val="00F307CE"/>
    <w:rsid w:val="00F32A81"/>
    <w:rsid w:val="00F37402"/>
    <w:rsid w:val="00F40604"/>
    <w:rsid w:val="00F41905"/>
    <w:rsid w:val="00F42A04"/>
    <w:rsid w:val="00F44FA1"/>
    <w:rsid w:val="00F473C9"/>
    <w:rsid w:val="00F524DD"/>
    <w:rsid w:val="00F5344C"/>
    <w:rsid w:val="00F55A18"/>
    <w:rsid w:val="00F63861"/>
    <w:rsid w:val="00F64FD1"/>
    <w:rsid w:val="00F66D68"/>
    <w:rsid w:val="00F727EB"/>
    <w:rsid w:val="00F73661"/>
    <w:rsid w:val="00F75464"/>
    <w:rsid w:val="00F80C3A"/>
    <w:rsid w:val="00F81EAF"/>
    <w:rsid w:val="00F85DFA"/>
    <w:rsid w:val="00F875CA"/>
    <w:rsid w:val="00F920EC"/>
    <w:rsid w:val="00F95B39"/>
    <w:rsid w:val="00FA367C"/>
    <w:rsid w:val="00FA6C56"/>
    <w:rsid w:val="00FA715A"/>
    <w:rsid w:val="00FA7BE2"/>
    <w:rsid w:val="00FB393B"/>
    <w:rsid w:val="00FB47FB"/>
    <w:rsid w:val="00FB4A63"/>
    <w:rsid w:val="00FC045C"/>
    <w:rsid w:val="00FC0519"/>
    <w:rsid w:val="00FC483C"/>
    <w:rsid w:val="00FC6E1E"/>
    <w:rsid w:val="00FD0B60"/>
    <w:rsid w:val="00FD19C3"/>
    <w:rsid w:val="00FD222F"/>
    <w:rsid w:val="00FD4D66"/>
    <w:rsid w:val="00FE2554"/>
    <w:rsid w:val="00FE4726"/>
    <w:rsid w:val="00FE495A"/>
    <w:rsid w:val="00FE7F02"/>
    <w:rsid w:val="00FF22CF"/>
    <w:rsid w:val="00FF2CBF"/>
    <w:rsid w:val="00FF3C7A"/>
    <w:rsid w:val="00FF52BF"/>
    <w:rsid w:val="00FF6146"/>
    <w:rsid w:val="00FF6968"/>
    <w:rsid w:val="00FF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28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38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2385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2385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C428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428D7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428D7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55585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52D2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rsid w:val="00BC5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C5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3</Pages>
  <Words>339</Words>
  <Characters>1936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danceva</cp:lastModifiedBy>
  <cp:revision>21</cp:revision>
  <cp:lastPrinted>2019-04-30T09:10:00Z</cp:lastPrinted>
  <dcterms:created xsi:type="dcterms:W3CDTF">2019-04-10T08:58:00Z</dcterms:created>
  <dcterms:modified xsi:type="dcterms:W3CDTF">2021-05-26T09:08:00Z</dcterms:modified>
</cp:coreProperties>
</file>